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0613F72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7C214D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16645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529E2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910C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25932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1492D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CD1A4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8AC3D1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70DDA" w14:textId="1251E470" w:rsidR="009E1656" w:rsidRPr="00F45CAD" w:rsidRDefault="00801CFB" w:rsidP="009E1656">
            <w:pPr>
              <w:jc w:val="both"/>
            </w:pPr>
            <w:r>
              <w:t>OB_2026/0</w:t>
            </w:r>
            <w:r w:rsidR="00442B3C">
              <w:t>7-02</w:t>
            </w:r>
            <w:r w:rsidR="001958A9">
              <w:t>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B57B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5FE8C80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A3C783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9CF3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F8EB37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60F473" w14:textId="125B6622" w:rsidR="009E1656" w:rsidRPr="00F45CAD" w:rsidRDefault="001958A9" w:rsidP="009E1656">
            <w:pPr>
              <w:jc w:val="both"/>
            </w:pPr>
            <w:r w:rsidRPr="001958A9">
              <w:t>Fahrbahnerneuerung Roonstraße von Erftstraße bis Bebelstraße in Oberhausen</w:t>
            </w:r>
            <w:bookmarkStart w:id="0" w:name="_GoBack"/>
            <w:bookmarkEnd w:id="0"/>
          </w:p>
        </w:tc>
      </w:tr>
      <w:tr w:rsidR="009E1656" w:rsidRPr="00F45CAD" w14:paraId="7BC29B21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87FEAC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4204E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B6CF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64E4D" w14:textId="77777777" w:rsidR="009E1656" w:rsidRPr="00F45CAD" w:rsidRDefault="00801CFB" w:rsidP="009E1656">
            <w:pPr>
              <w:jc w:val="both"/>
            </w:pPr>
            <w:r>
              <w:t>Bauleistung; Straßenbauarbeiten</w:t>
            </w:r>
          </w:p>
        </w:tc>
      </w:tr>
    </w:tbl>
    <w:p w14:paraId="15560C08" w14:textId="77777777" w:rsidR="009E1656" w:rsidRDefault="009E1656" w:rsidP="009E1656">
      <w:pPr>
        <w:rPr>
          <w:rFonts w:cs="Arial"/>
          <w:szCs w:val="20"/>
        </w:rPr>
      </w:pPr>
    </w:p>
    <w:p w14:paraId="211850B2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DC8293" w14:textId="77777777" w:rsidR="009E1656" w:rsidRDefault="009E1656" w:rsidP="009E1656">
      <w:pPr>
        <w:pStyle w:val="Oben"/>
      </w:pPr>
      <w:r>
        <w:t>Ergänzung der Besonderen Vertragsbedingungen</w:t>
      </w:r>
    </w:p>
    <w:p w14:paraId="728A06EF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3438EE3E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7189E43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67C2CB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4CCEB34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746831F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C517ECF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D7AC050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930933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478D13ED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0A424E9B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2CCE4C2E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14D393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0A987E73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1737AD3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4DFDC9A0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1C2CD3C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EC48659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129DE" w14:textId="77777777" w:rsidR="00583BB9" w:rsidRDefault="00583BB9">
      <w:r>
        <w:separator/>
      </w:r>
    </w:p>
    <w:p w14:paraId="79C00056" w14:textId="77777777" w:rsidR="00583BB9" w:rsidRDefault="00583BB9"/>
    <w:p w14:paraId="55D9E983" w14:textId="77777777" w:rsidR="00583BB9" w:rsidRDefault="00583BB9"/>
  </w:endnote>
  <w:endnote w:type="continuationSeparator" w:id="0">
    <w:p w14:paraId="6B28CC86" w14:textId="77777777" w:rsidR="00583BB9" w:rsidRDefault="00583BB9">
      <w:r>
        <w:continuationSeparator/>
      </w:r>
    </w:p>
    <w:p w14:paraId="173B1D41" w14:textId="77777777" w:rsidR="00583BB9" w:rsidRDefault="00583BB9"/>
    <w:p w14:paraId="51DE01BB" w14:textId="77777777" w:rsidR="00583BB9" w:rsidRDefault="00583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5D57B1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00E5FB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27AE14B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BB2686" wp14:editId="56C1D04C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F21F714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5108544" w14:textId="11AFAA78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958A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958A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DFDEB9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EEF42" w14:textId="77777777" w:rsidR="00583BB9" w:rsidRDefault="00583BB9">
      <w:r>
        <w:separator/>
      </w:r>
    </w:p>
    <w:p w14:paraId="0C2DA9D8" w14:textId="77777777" w:rsidR="00583BB9" w:rsidRDefault="00583BB9"/>
    <w:p w14:paraId="4ED98867" w14:textId="77777777" w:rsidR="00583BB9" w:rsidRDefault="00583BB9"/>
  </w:footnote>
  <w:footnote w:type="continuationSeparator" w:id="0">
    <w:p w14:paraId="2207FB69" w14:textId="77777777" w:rsidR="00583BB9" w:rsidRDefault="00583BB9">
      <w:r>
        <w:continuationSeparator/>
      </w:r>
    </w:p>
    <w:p w14:paraId="27449D93" w14:textId="77777777" w:rsidR="00583BB9" w:rsidRDefault="00583BB9"/>
    <w:p w14:paraId="0E5DCD3F" w14:textId="77777777" w:rsidR="00583BB9" w:rsidRDefault="00583BB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FEB42" w14:textId="77777777" w:rsidR="005F7FAD" w:rsidRDefault="005F7FAD"/>
  <w:p w14:paraId="7A00FA32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6607D" w14:textId="77777777" w:rsidR="005F7FAD" w:rsidRDefault="005F7FAD" w:rsidP="00046C8E">
    <w:pPr>
      <w:pStyle w:val="Kopfzeile"/>
    </w:pPr>
    <w:r>
      <w:t>241</w:t>
    </w:r>
  </w:p>
  <w:p w14:paraId="2F405601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958A9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42B3C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83BB9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D742D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DE60C9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FAD54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410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Windows User</cp:lastModifiedBy>
  <cp:revision>7</cp:revision>
  <cp:lastPrinted>2010-03-03T16:08:00Z</cp:lastPrinted>
  <dcterms:created xsi:type="dcterms:W3CDTF">2017-10-24T07:58:00Z</dcterms:created>
  <dcterms:modified xsi:type="dcterms:W3CDTF">2026-07-24T05:50:00Z</dcterms:modified>
</cp:coreProperties>
</file>